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32" w:rsidRPr="00C31528" w:rsidRDefault="006A7632" w:rsidP="00C31528">
      <w:pPr>
        <w:spacing w:after="0" w:line="240" w:lineRule="auto"/>
        <w:jc w:val="center"/>
        <w:rPr>
          <w:rFonts w:ascii="Arial" w:hAnsi="Arial"/>
          <w:b/>
          <w:sz w:val="28"/>
          <w:szCs w:val="20"/>
          <w:lang w:eastAsia="ru-RU"/>
        </w:rPr>
      </w:pPr>
      <w:r w:rsidRPr="00C31528">
        <w:rPr>
          <w:rFonts w:ascii="Times New Roman" w:eastAsia="Times New Roman" w:hAnsi="Times New Roman"/>
          <w:sz w:val="28"/>
          <w:szCs w:val="20"/>
          <w:lang w:eastAsia="ru-RU"/>
        </w:rPr>
        <w:object w:dxaOrig="1123" w:dyaOrig="13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 filled="t">
            <v:fill color2="black"/>
            <v:imagedata r:id="rId7" o:title=""/>
          </v:shape>
          <o:OLEObject Type="Embed" ProgID="Word.Picture.8" ShapeID="_x0000_i1025" DrawAspect="Content" ObjectID="_1459862531" r:id="rId8"/>
        </w:object>
      </w:r>
    </w:p>
    <w:p w:rsidR="006A7632" w:rsidRDefault="006A7632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31528">
        <w:rPr>
          <w:rFonts w:ascii="Times New Roman" w:hAnsi="Times New Roman"/>
          <w:b/>
          <w:sz w:val="24"/>
          <w:szCs w:val="24"/>
          <w:lang w:eastAsia="ru-RU"/>
        </w:rPr>
        <w:t xml:space="preserve">АДМИНИСТРАЦИЯ </w:t>
      </w:r>
    </w:p>
    <w:p w:rsidR="006A7632" w:rsidRDefault="006A7632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НОВОДУГИНСКОГО СЕЛЬСКОГО ПОСЕЛЕНИЯ</w:t>
      </w:r>
    </w:p>
    <w:p w:rsidR="006A7632" w:rsidRPr="00C31528" w:rsidRDefault="006A7632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НОВОДУГИНСКОГО РАЙОНА</w:t>
      </w:r>
      <w:r w:rsidRPr="00C31528">
        <w:rPr>
          <w:rFonts w:ascii="Times New Roman" w:hAnsi="Times New Roman"/>
          <w:b/>
          <w:sz w:val="24"/>
          <w:szCs w:val="24"/>
          <w:lang w:eastAsia="ru-RU"/>
        </w:rPr>
        <w:t xml:space="preserve"> СМОЛЕНСКОЙ ОБЛАСТИ</w:t>
      </w:r>
    </w:p>
    <w:p w:rsidR="006A7632" w:rsidRPr="00C31528" w:rsidRDefault="006A7632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A7632" w:rsidRPr="00C31528" w:rsidRDefault="006A7632" w:rsidP="00C31528">
      <w:pPr>
        <w:spacing w:after="0" w:line="240" w:lineRule="auto"/>
        <w:ind w:right="-28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31528">
        <w:rPr>
          <w:rFonts w:ascii="Times New Roman" w:hAnsi="Times New Roman"/>
          <w:b/>
          <w:sz w:val="28"/>
          <w:szCs w:val="28"/>
          <w:lang w:eastAsia="ru-RU"/>
        </w:rPr>
        <w:t>П О С Т А Н О В Л Е Н И Е</w:t>
      </w:r>
    </w:p>
    <w:p w:rsidR="006A7632" w:rsidRDefault="006A7632" w:rsidP="00C31528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6A7632" w:rsidRPr="00C31528" w:rsidRDefault="006A7632" w:rsidP="00C31528">
      <w:pPr>
        <w:spacing w:after="0" w:line="240" w:lineRule="auto"/>
        <w:ind w:right="-284"/>
        <w:rPr>
          <w:rFonts w:ascii="Times New Roman" w:hAnsi="Times New Roman"/>
          <w:sz w:val="28"/>
          <w:szCs w:val="28"/>
          <w:lang w:eastAsia="ru-RU"/>
        </w:rPr>
      </w:pPr>
    </w:p>
    <w:p w:rsidR="006A7632" w:rsidRPr="00C31528" w:rsidRDefault="006A7632" w:rsidP="00C31528">
      <w:pPr>
        <w:spacing w:after="0" w:line="240" w:lineRule="auto"/>
        <w:ind w:right="-284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31528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 19.11.2013   </w:t>
      </w:r>
      <w:r w:rsidRPr="00C31528">
        <w:rPr>
          <w:rFonts w:ascii="Times New Roman" w:hAnsi="Times New Roman"/>
          <w:sz w:val="28"/>
          <w:szCs w:val="28"/>
          <w:lang w:eastAsia="ru-RU"/>
        </w:rPr>
        <w:t>№</w:t>
      </w:r>
      <w:r>
        <w:rPr>
          <w:rFonts w:ascii="Times New Roman" w:hAnsi="Times New Roman"/>
          <w:sz w:val="28"/>
          <w:szCs w:val="28"/>
          <w:lang w:eastAsia="ru-RU"/>
        </w:rPr>
        <w:t xml:space="preserve"> 100</w:t>
      </w:r>
    </w:p>
    <w:p w:rsidR="006A7632" w:rsidRDefault="006A7632" w:rsidP="008010DF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6A7632" w:rsidRDefault="006A7632" w:rsidP="008010DF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6A7632" w:rsidRDefault="006A7632" w:rsidP="008010DF">
      <w:pPr>
        <w:shd w:val="clear" w:color="auto" w:fill="FFFFFF"/>
        <w:spacing w:after="0" w:line="240" w:lineRule="auto"/>
        <w:ind w:right="4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6A7632" w:rsidRPr="001B1E05" w:rsidRDefault="006A7632" w:rsidP="001B1E05">
      <w:pPr>
        <w:widowControl w:val="0"/>
        <w:spacing w:after="0" w:line="240" w:lineRule="auto"/>
        <w:ind w:right="5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наделении организации статусом гарантирующей поставщика</w:t>
      </w:r>
    </w:p>
    <w:p w:rsidR="006A7632" w:rsidRDefault="006A7632" w:rsidP="001B1E05">
      <w:pPr>
        <w:shd w:val="clear" w:color="auto" w:fill="FFFFFF"/>
        <w:spacing w:after="0" w:line="240" w:lineRule="auto"/>
        <w:ind w:right="5705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6A7632" w:rsidRPr="001B1E05" w:rsidRDefault="006A7632" w:rsidP="001B1E05">
      <w:pPr>
        <w:shd w:val="clear" w:color="auto" w:fill="FFFFFF"/>
        <w:spacing w:after="0" w:line="240" w:lineRule="auto"/>
        <w:ind w:right="5705"/>
        <w:jc w:val="both"/>
        <w:rPr>
          <w:rFonts w:ascii="Times New Roman" w:hAnsi="Times New Roman"/>
          <w:snapToGrid w:val="0"/>
          <w:sz w:val="28"/>
          <w:szCs w:val="20"/>
          <w:lang w:eastAsia="ru-RU"/>
        </w:rPr>
      </w:pPr>
    </w:p>
    <w:p w:rsidR="006A7632" w:rsidRPr="00F852E7" w:rsidRDefault="006A7632" w:rsidP="00F852E7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snapToGrid w:val="0"/>
          <w:color w:val="333333"/>
          <w:sz w:val="28"/>
          <w:szCs w:val="20"/>
          <w:lang w:eastAsia="ru-RU"/>
        </w:rPr>
      </w:pP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>В соответствии с Федеральным законом от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 xml:space="preserve"> 07.12.2011 №416-ФЗ « О водоснабжении и водоотведении», Федеральным законом6 октября 2003 года № 131-ФЗ </w:t>
      </w: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>«Об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>»,</w:t>
      </w: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 xml:space="preserve"> Уставом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 xml:space="preserve"> Новодугинского сельского</w:t>
      </w:r>
      <w:r w:rsidRPr="00F852E7">
        <w:rPr>
          <w:rFonts w:ascii="Times New Roman" w:hAnsi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0"/>
          <w:lang w:eastAsia="ru-RU"/>
        </w:rPr>
        <w:t>поселения Новодугинского района Смоленской области, в целях организации бесперебойного водоснабжения и водоотведения на территории села Новодугино</w:t>
      </w:r>
    </w:p>
    <w:p w:rsidR="006A7632" w:rsidRDefault="006A7632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6A7632" w:rsidRPr="00C31528" w:rsidRDefault="006A7632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 w:rsidRPr="00F852E7">
        <w:rPr>
          <w:rFonts w:ascii="Times New Roman" w:hAnsi="Times New Roman"/>
          <w:color w:val="333333"/>
          <w:sz w:val="28"/>
          <w:szCs w:val="24"/>
          <w:lang w:eastAsia="ru-RU"/>
        </w:rPr>
        <w:t>Администрация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 Новодугинского сельского поселения Новодугинского района Смоленской области 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>п о с т а н о в л я е т:</w:t>
      </w:r>
    </w:p>
    <w:p w:rsidR="006A7632" w:rsidRPr="00C31528" w:rsidRDefault="006A7632" w:rsidP="00C31528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6A7632" w:rsidRPr="001B1E05" w:rsidRDefault="006A7632" w:rsidP="001B1E05">
      <w:pPr>
        <w:widowControl w:val="0"/>
        <w:spacing w:after="0" w:line="240" w:lineRule="auto"/>
        <w:ind w:right="-5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        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>1.</w:t>
      </w:r>
      <w:r w:rsidRPr="00F852E7">
        <w:rPr>
          <w:rFonts w:ascii="Times New Roman" w:hAnsi="Times New Roman"/>
          <w:color w:val="333333"/>
          <w:sz w:val="28"/>
          <w:szCs w:val="24"/>
          <w:lang w:eastAsia="ru-RU"/>
        </w:rPr>
        <w:tab/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Наделить муниципальное унитарное предприятие «Жилищно-коммунальная служба», в лице начальника Яшкина Е.А., осуществляющего холодное водоснабжение, водоотведение, эксплуатацию водопроводной и канализационной сетей, статусом гарантирующей организации. </w:t>
      </w:r>
    </w:p>
    <w:p w:rsidR="006A7632" w:rsidRDefault="006A7632" w:rsidP="00F852E7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hAnsi="Times New Roman"/>
          <w:color w:val="333333"/>
          <w:sz w:val="28"/>
          <w:szCs w:val="24"/>
          <w:lang w:eastAsia="ru-RU"/>
        </w:rPr>
        <w:t>2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. Настоящее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подлежит опубликованию в Новодугинской районной газете «Сельские зори» и на официальном сайте в сети интернет. </w:t>
      </w:r>
    </w:p>
    <w:p w:rsidR="006A7632" w:rsidRPr="00F852E7" w:rsidRDefault="006A7632" w:rsidP="00F852E7">
      <w:pPr>
        <w:shd w:val="clear" w:color="auto" w:fill="FFFFFF"/>
        <w:spacing w:after="0" w:line="240" w:lineRule="auto"/>
        <w:ind w:right="4"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  <w:r>
        <w:rPr>
          <w:rFonts w:ascii="Times New Roman" w:hAnsi="Times New Roman"/>
          <w:color w:val="333333"/>
          <w:sz w:val="28"/>
          <w:szCs w:val="24"/>
          <w:lang w:eastAsia="ru-RU"/>
        </w:rPr>
        <w:t xml:space="preserve">3. </w:t>
      </w:r>
      <w:r w:rsidRPr="00C31528">
        <w:rPr>
          <w:rFonts w:ascii="Times New Roman" w:hAnsi="Times New Roman"/>
          <w:color w:val="333333"/>
          <w:sz w:val="28"/>
          <w:szCs w:val="24"/>
          <w:lang w:eastAsia="ru-RU"/>
        </w:rPr>
        <w:t xml:space="preserve">Контроль за исполнением настоящего постановления </w:t>
      </w:r>
      <w:r>
        <w:rPr>
          <w:rFonts w:ascii="Times New Roman" w:hAnsi="Times New Roman"/>
          <w:color w:val="333333"/>
          <w:sz w:val="28"/>
          <w:szCs w:val="24"/>
          <w:lang w:eastAsia="ru-RU"/>
        </w:rPr>
        <w:t>оставляю за собой</w:t>
      </w:r>
    </w:p>
    <w:p w:rsidR="006A7632" w:rsidRDefault="006A7632" w:rsidP="00C31528">
      <w:pPr>
        <w:spacing w:after="0" w:line="240" w:lineRule="auto"/>
        <w:ind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6A7632" w:rsidRDefault="006A7632" w:rsidP="00C31528">
      <w:pPr>
        <w:spacing w:after="0" w:line="240" w:lineRule="auto"/>
        <w:ind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6A7632" w:rsidRDefault="006A7632" w:rsidP="00C31528">
      <w:pPr>
        <w:spacing w:after="0" w:line="240" w:lineRule="auto"/>
        <w:ind w:firstLine="540"/>
        <w:jc w:val="both"/>
        <w:rPr>
          <w:rFonts w:ascii="Times New Roman" w:hAnsi="Times New Roman"/>
          <w:color w:val="333333"/>
          <w:sz w:val="28"/>
          <w:szCs w:val="24"/>
          <w:lang w:eastAsia="ru-RU"/>
        </w:rPr>
      </w:pPr>
    </w:p>
    <w:p w:rsidR="006A7632" w:rsidRPr="008010DF" w:rsidRDefault="006A7632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4"/>
          <w:lang w:eastAsia="ru-RU"/>
        </w:rPr>
      </w:pPr>
      <w:r w:rsidRPr="008010DF">
        <w:rPr>
          <w:rFonts w:ascii="Times New Roman" w:hAnsi="Times New Roman"/>
          <w:color w:val="333333"/>
          <w:sz w:val="28"/>
          <w:szCs w:val="24"/>
          <w:lang w:eastAsia="ru-RU"/>
        </w:rPr>
        <w:t xml:space="preserve">Глава Администрации </w:t>
      </w:r>
    </w:p>
    <w:p w:rsidR="006A7632" w:rsidRPr="00B4419A" w:rsidRDefault="006A7632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4419A">
        <w:rPr>
          <w:rFonts w:ascii="Times New Roman" w:hAnsi="Times New Roman"/>
          <w:color w:val="333333"/>
          <w:sz w:val="28"/>
          <w:szCs w:val="28"/>
          <w:lang w:eastAsia="ru-RU"/>
        </w:rPr>
        <w:t>Новодугинского сельского поселения</w:t>
      </w:r>
    </w:p>
    <w:p w:rsidR="006A7632" w:rsidRPr="00B4419A" w:rsidRDefault="006A7632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4419A">
        <w:rPr>
          <w:rFonts w:ascii="Times New Roman" w:hAnsi="Times New Roman"/>
          <w:color w:val="333333"/>
          <w:sz w:val="28"/>
          <w:szCs w:val="28"/>
          <w:lang w:eastAsia="ru-RU"/>
        </w:rPr>
        <w:t xml:space="preserve">Новодугинского района </w:t>
      </w:r>
    </w:p>
    <w:p w:rsidR="006A7632" w:rsidRDefault="006A7632" w:rsidP="008010DF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B4419A">
        <w:rPr>
          <w:rFonts w:ascii="Times New Roman" w:hAnsi="Times New Roman"/>
          <w:color w:val="333333"/>
          <w:sz w:val="28"/>
          <w:szCs w:val="28"/>
          <w:lang w:eastAsia="ru-RU"/>
        </w:rPr>
        <w:t>Смоленской области                                                                                        В.В. Иванов</w:t>
      </w:r>
    </w:p>
    <w:sectPr w:rsidR="006A7632" w:rsidSect="0011109D">
      <w:headerReference w:type="even" r:id="rId9"/>
      <w:pgSz w:w="11906" w:h="16838"/>
      <w:pgMar w:top="1134" w:right="567" w:bottom="107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32" w:rsidRDefault="006A7632">
      <w:r>
        <w:separator/>
      </w:r>
    </w:p>
  </w:endnote>
  <w:endnote w:type="continuationSeparator" w:id="0">
    <w:p w:rsidR="006A7632" w:rsidRDefault="006A7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32" w:rsidRDefault="006A7632">
      <w:r>
        <w:separator/>
      </w:r>
    </w:p>
  </w:footnote>
  <w:footnote w:type="continuationSeparator" w:id="0">
    <w:p w:rsidR="006A7632" w:rsidRDefault="006A7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632" w:rsidRDefault="006A7632" w:rsidP="00724FC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32" w:rsidRDefault="006A76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4D8D"/>
    <w:multiLevelType w:val="multilevel"/>
    <w:tmpl w:val="DFC8B5C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cs="Times New Roman"/>
      </w:rPr>
    </w:lvl>
  </w:abstractNum>
  <w:abstractNum w:abstractNumId="1">
    <w:nsid w:val="319D0FAA"/>
    <w:multiLevelType w:val="multilevel"/>
    <w:tmpl w:val="D4BCF22A"/>
    <w:lvl w:ilvl="0">
      <w:start w:val="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11"/>
      <w:numFmt w:val="decimal"/>
      <w:lvlText w:val="%1.%2."/>
      <w:lvlJc w:val="left"/>
      <w:pPr>
        <w:ind w:left="120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2">
    <w:nsid w:val="33E05A78"/>
    <w:multiLevelType w:val="hybridMultilevel"/>
    <w:tmpl w:val="923A5ED2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4BA3"/>
    <w:rsid w:val="00001881"/>
    <w:rsid w:val="000078A6"/>
    <w:rsid w:val="00020A2C"/>
    <w:rsid w:val="00086180"/>
    <w:rsid w:val="00095F2D"/>
    <w:rsid w:val="0011109D"/>
    <w:rsid w:val="001221E0"/>
    <w:rsid w:val="00153930"/>
    <w:rsid w:val="0016480E"/>
    <w:rsid w:val="001938D3"/>
    <w:rsid w:val="001B1E05"/>
    <w:rsid w:val="001B66F6"/>
    <w:rsid w:val="001D33F6"/>
    <w:rsid w:val="001F2C34"/>
    <w:rsid w:val="0022688D"/>
    <w:rsid w:val="002B3587"/>
    <w:rsid w:val="0037674A"/>
    <w:rsid w:val="00385BC9"/>
    <w:rsid w:val="00436A04"/>
    <w:rsid w:val="00455F90"/>
    <w:rsid w:val="005757E9"/>
    <w:rsid w:val="005958FD"/>
    <w:rsid w:val="005E6647"/>
    <w:rsid w:val="006912B5"/>
    <w:rsid w:val="006A7632"/>
    <w:rsid w:val="0071329D"/>
    <w:rsid w:val="00724FC9"/>
    <w:rsid w:val="00735691"/>
    <w:rsid w:val="00751CFC"/>
    <w:rsid w:val="008010DF"/>
    <w:rsid w:val="0084239C"/>
    <w:rsid w:val="008E6E76"/>
    <w:rsid w:val="008E7FCD"/>
    <w:rsid w:val="00950C12"/>
    <w:rsid w:val="00955346"/>
    <w:rsid w:val="009D5C8E"/>
    <w:rsid w:val="00A35256"/>
    <w:rsid w:val="00A81A80"/>
    <w:rsid w:val="00AB1825"/>
    <w:rsid w:val="00AC5384"/>
    <w:rsid w:val="00AF3006"/>
    <w:rsid w:val="00B041DF"/>
    <w:rsid w:val="00B4419A"/>
    <w:rsid w:val="00B530C4"/>
    <w:rsid w:val="00C04606"/>
    <w:rsid w:val="00C31528"/>
    <w:rsid w:val="00C72AC5"/>
    <w:rsid w:val="00CA7421"/>
    <w:rsid w:val="00CB3027"/>
    <w:rsid w:val="00CC6C9C"/>
    <w:rsid w:val="00CE4C8A"/>
    <w:rsid w:val="00CF28E2"/>
    <w:rsid w:val="00DA4BA3"/>
    <w:rsid w:val="00DB207F"/>
    <w:rsid w:val="00DE6A99"/>
    <w:rsid w:val="00E30D93"/>
    <w:rsid w:val="00E744D0"/>
    <w:rsid w:val="00E749D8"/>
    <w:rsid w:val="00F049D4"/>
    <w:rsid w:val="00F11F41"/>
    <w:rsid w:val="00F35A10"/>
    <w:rsid w:val="00F63919"/>
    <w:rsid w:val="00F81561"/>
    <w:rsid w:val="00F8207B"/>
    <w:rsid w:val="00F852E7"/>
    <w:rsid w:val="00FE313D"/>
    <w:rsid w:val="00FF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F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24F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B207F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724FC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58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480E"/>
    <w:rPr>
      <w:rFonts w:cs="Times New Roman"/>
      <w:lang w:eastAsia="en-US"/>
    </w:rPr>
  </w:style>
  <w:style w:type="character" w:styleId="Hyperlink">
    <w:name w:val="Hyperlink"/>
    <w:basedOn w:val="DefaultParagraphFont"/>
    <w:uiPriority w:val="99"/>
    <w:rsid w:val="00A35256"/>
    <w:rPr>
      <w:rFonts w:cs="Times New Roman"/>
      <w:color w:val="000080"/>
      <w:u w:val="single"/>
    </w:rPr>
  </w:style>
  <w:style w:type="paragraph" w:customStyle="1" w:styleId="ConsPlusNormal">
    <w:name w:val="ConsPlusNormal"/>
    <w:uiPriority w:val="99"/>
    <w:rsid w:val="00A35256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A35256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DocList">
    <w:name w:val="ConsPlusDocList"/>
    <w:next w:val="Normal"/>
    <w:uiPriority w:val="99"/>
    <w:rsid w:val="00A35256"/>
    <w:pPr>
      <w:widowControl w:val="0"/>
      <w:suppressAutoHyphens/>
    </w:pPr>
    <w:rPr>
      <w:rFonts w:ascii="Arial" w:hAnsi="Arial" w:cs="Arial"/>
      <w:sz w:val="20"/>
      <w:szCs w:val="20"/>
      <w:lang w:eastAsia="hi-IN" w:bidi="hi-IN"/>
    </w:rPr>
  </w:style>
  <w:style w:type="paragraph" w:styleId="ListParagraph">
    <w:name w:val="List Paragraph"/>
    <w:basedOn w:val="Normal"/>
    <w:uiPriority w:val="99"/>
    <w:qFormat/>
    <w:rsid w:val="00A3525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110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587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210</Words>
  <Characters>1198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2013-11-15T13:16:00Z</cp:lastPrinted>
  <dcterms:created xsi:type="dcterms:W3CDTF">2013-11-15T12:39:00Z</dcterms:created>
  <dcterms:modified xsi:type="dcterms:W3CDTF">2014-04-24T12:36:00Z</dcterms:modified>
</cp:coreProperties>
</file>